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Merthyr Tydfil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Merthyr Tydfil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Merthyr Tydfil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Merthyr Tydfil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Merthyr Tydfil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Merthyr Tydfil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43.3% </w:t>
      </w:r>
      <w:r w:rsidRPr="004747BF">
        <w:rPr>
          <w:rFonts w:ascii="Libre Franklin Light" w:eastAsia="Times New Roman" w:hAnsi="Libre Franklin Light" w:cs="Calibri Light"/>
        </w:rPr>
        <w:t xml:space="preserve">of those respondents classified as PGSI 8+ in Merthyr Tydfil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Merthyr Tydfil is estimated to be </w:t>
      </w:r>
      <w:r w:rsidRPr="00773DF7">
        <w:rPr>
          <w:rFonts w:ascii="Libre Franklin Light" w:eastAsia="Times New Roman" w:hAnsi="Libre Franklin Light" w:cs="Calibri Light"/>
          <w:b/>
          <w:bCs/>
          <w:color w:val="C45911" w:themeColor="accent2" w:themeShade="BF"/>
        </w:rPr>
        <w:t xml:space="preserve">£1,304,342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Merthyr Tydfil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Merthyr Tydfil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Merthyr Tydfil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Merthyr Tydfil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rthyr Tydfi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Merthyr Tydfil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rthyr Tydfi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Merthyr Tydfil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Merthyr Tydfil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rthyr Tydfi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Merthyr Tydfil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Merthyr Tydfil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Merthyr Tydfil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Merthyr Tydfil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Merthyr Tydfil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Merthyr Tydfil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£1,304,342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Merthyr Tydfil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£439,371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£787,169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£1,304,342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Merthyr Tydfil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Merthyr Tydfil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Merthyr Tydfil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Merthyr Tydfil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Merthyr Tydfil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Merthyr Tydfil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Merthyr Tydfil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Merthyr Tydfil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660378A-0B7D-4848-B3D6-BC94AD594A9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